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DBCB7" w14:textId="587D8A5C" w:rsidR="00424A5A" w:rsidRDefault="00321941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396E6572" wp14:editId="1DBC3658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1D66DD" w14:textId="77777777" w:rsidR="00424A5A" w:rsidRDefault="00424A5A"/>
    <w:p w14:paraId="4EFFF078" w14:textId="77777777" w:rsidR="00424A5A" w:rsidRDefault="00424A5A" w:rsidP="00424A5A"/>
    <w:p w14:paraId="4BB910AC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4A253720" w14:textId="77777777">
        <w:tc>
          <w:tcPr>
            <w:tcW w:w="1080" w:type="dxa"/>
            <w:vAlign w:val="center"/>
          </w:tcPr>
          <w:p w14:paraId="15C1719A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392FCFA0" w14:textId="04E3CDFC" w:rsidR="00424A5A" w:rsidRPr="00427B3B" w:rsidRDefault="00BA3C47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43001-74/2024-0</w:t>
            </w:r>
            <w:r w:rsidR="00670643"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7A3D0D2E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32F98AC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2400B4CF" w14:textId="609BA7D8" w:rsidR="00424A5A" w:rsidRPr="00427B3B" w:rsidRDefault="00BA3C47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A-21/24 S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0A3D5BAB" w14:textId="77777777">
        <w:tc>
          <w:tcPr>
            <w:tcW w:w="1080" w:type="dxa"/>
            <w:vAlign w:val="center"/>
          </w:tcPr>
          <w:p w14:paraId="10C09CDF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484ECD1C" w14:textId="74755C28" w:rsidR="00424A5A" w:rsidRPr="00427B3B" w:rsidRDefault="00670643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="00321941">
              <w:rPr>
                <w:rFonts w:ascii="Arial" w:hAnsi="Arial" w:cs="Arial"/>
                <w:color w:val="0000FF"/>
                <w:sz w:val="16"/>
                <w:szCs w:val="16"/>
              </w:rPr>
              <w:t>.0</w:t>
            </w:r>
            <w:r w:rsidR="00BA3C47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321941">
              <w:rPr>
                <w:rFonts w:ascii="Arial" w:hAnsi="Arial" w:cs="Arial"/>
                <w:color w:val="0000FF"/>
                <w:sz w:val="16"/>
                <w:szCs w:val="16"/>
              </w:rPr>
              <w:t>.2024</w:t>
            </w:r>
          </w:p>
        </w:tc>
        <w:tc>
          <w:tcPr>
            <w:tcW w:w="1080" w:type="dxa"/>
            <w:vAlign w:val="center"/>
          </w:tcPr>
          <w:p w14:paraId="121F8A8F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5F134C31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025ECF24" w14:textId="040350C1" w:rsidR="00424A5A" w:rsidRPr="00427B3B" w:rsidRDefault="00BA3C47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2431-24-000229/0</w:t>
            </w:r>
          </w:p>
        </w:tc>
      </w:tr>
    </w:tbl>
    <w:p w14:paraId="6EF25C74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62D1BADA" w14:textId="77777777" w:rsidR="00424A5A" w:rsidRDefault="00424A5A"/>
    <w:p w14:paraId="22FA1D55" w14:textId="77777777" w:rsidR="00556816" w:rsidRDefault="00556816">
      <w:pPr>
        <w:rPr>
          <w:sz w:val="22"/>
        </w:rPr>
      </w:pPr>
    </w:p>
    <w:p w14:paraId="7043FB13" w14:textId="77777777" w:rsidR="00424A5A" w:rsidRPr="00637BE6" w:rsidRDefault="00424A5A">
      <w:pPr>
        <w:rPr>
          <w:sz w:val="22"/>
        </w:rPr>
      </w:pPr>
    </w:p>
    <w:p w14:paraId="7B0406C1" w14:textId="77777777" w:rsidR="00556816" w:rsidRPr="00637BE6" w:rsidRDefault="00556816">
      <w:pPr>
        <w:rPr>
          <w:sz w:val="22"/>
        </w:rPr>
      </w:pPr>
    </w:p>
    <w:p w14:paraId="648407E2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382F46FD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8C3223E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0621BD43" w14:textId="77777777">
        <w:tc>
          <w:tcPr>
            <w:tcW w:w="9288" w:type="dxa"/>
          </w:tcPr>
          <w:p w14:paraId="7ECACF0A" w14:textId="77777777" w:rsidR="00BA3C47" w:rsidRPr="00BA3C47" w:rsidRDefault="00BA3C47" w:rsidP="00BA3C47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 w:rsidRPr="00BA3C47">
              <w:rPr>
                <w:rFonts w:ascii="Tahoma" w:hAnsi="Tahoma" w:cs="Tahoma"/>
                <w:b/>
                <w:sz w:val="22"/>
              </w:rPr>
              <w:t>UJMA:Izdelava izvedbenega načrta na nivoju Projekta za izvedbo (PZI) rehabilitacije mostu (MS0224) čez Muro v Bistrici na R3-726/1322 v km 4,000</w:t>
            </w:r>
          </w:p>
          <w:p w14:paraId="41055F31" w14:textId="012B8CF2" w:rsidR="00556816" w:rsidRPr="00F71733" w:rsidRDefault="00556816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</w:p>
        </w:tc>
      </w:tr>
    </w:tbl>
    <w:p w14:paraId="57665A60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0CA60712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5869EA1F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72478405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3CA0AF13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0F8028E4" w14:textId="77777777">
        <w:trPr>
          <w:trHeight w:val="3511"/>
        </w:trPr>
        <w:tc>
          <w:tcPr>
            <w:tcW w:w="9287" w:type="dxa"/>
          </w:tcPr>
          <w:p w14:paraId="6043413E" w14:textId="77777777" w:rsidR="00556816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7748B2F2" w14:textId="77777777" w:rsidR="00321941" w:rsidRDefault="00321941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1247D8F8" w14:textId="5E2F0CF4" w:rsidR="00D7100A" w:rsidRPr="00493057" w:rsidRDefault="00D7100A" w:rsidP="00D7100A">
            <w:pPr>
              <w:pStyle w:val="Telobesedila2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>Z namenom določitve potrebne globine vrtine, n</w:t>
            </w:r>
            <w:r w:rsidRPr="00493057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aročnik </w:t>
            </w:r>
            <w:r w:rsidR="00670643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>objavlja</w:t>
            </w:r>
            <w:r w:rsidRPr="00493057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 xml:space="preserve"> izsek iz obstoječe projektne dokumentacije, navedene v projektni nalogi pod točko 3.2. </w:t>
            </w:r>
            <w:r w:rsidRPr="00493057">
              <w:rPr>
                <w:rFonts w:ascii="Tahoma" w:hAnsi="Tahoma" w:cs="Tahoma"/>
                <w:color w:val="000000"/>
                <w:szCs w:val="20"/>
              </w:rPr>
              <w:t>Obstoječa razpoložljiva projektna dokumentacija.</w:t>
            </w:r>
          </w:p>
          <w:p w14:paraId="3AD9C4E9" w14:textId="77777777" w:rsidR="00C07660" w:rsidRDefault="00C07660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7B693E18" w14:textId="0D601A33" w:rsidR="00C07660" w:rsidRPr="00F71733" w:rsidRDefault="00C07660" w:rsidP="00C07660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b/>
              </w:rPr>
            </w:pPr>
          </w:p>
        </w:tc>
      </w:tr>
    </w:tbl>
    <w:p w14:paraId="42AD6435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10EA13A2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7EFFE12D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D4D8E" w14:textId="77777777" w:rsidR="00BF19DA" w:rsidRDefault="00BF19DA">
      <w:r>
        <w:separator/>
      </w:r>
    </w:p>
  </w:endnote>
  <w:endnote w:type="continuationSeparator" w:id="0">
    <w:p w14:paraId="68951EF5" w14:textId="77777777" w:rsidR="00BF19DA" w:rsidRDefault="00BF1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6BA08" w14:textId="77777777" w:rsidR="00321941" w:rsidRDefault="0032194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2C047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39EC5410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4C73DDB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2A9CE123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F75C8BD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44A2F05F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A61C4B4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53C3ED87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1E8B4" w14:textId="0134A6F0" w:rsidR="00A17575" w:rsidRDefault="00A17575" w:rsidP="002507C2">
    <w:pPr>
      <w:pStyle w:val="Noga"/>
      <w:ind w:firstLine="540"/>
    </w:pPr>
    <w:r>
      <w:t xml:space="preserve">  </w:t>
    </w:r>
    <w:r w:rsidR="00321941" w:rsidRPr="00643501">
      <w:rPr>
        <w:noProof/>
        <w:lang w:eastAsia="sl-SI"/>
      </w:rPr>
      <w:drawing>
        <wp:inline distT="0" distB="0" distL="0" distR="0" wp14:anchorId="1EE3E794" wp14:editId="7EAB003A">
          <wp:extent cx="539115" cy="42989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21941" w:rsidRPr="00643501">
      <w:rPr>
        <w:noProof/>
        <w:lang w:eastAsia="sl-SI"/>
      </w:rPr>
      <w:drawing>
        <wp:inline distT="0" distB="0" distL="0" distR="0" wp14:anchorId="2837DC94" wp14:editId="52D26597">
          <wp:extent cx="429895" cy="42989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89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21941" w:rsidRPr="00CF74F9">
      <w:rPr>
        <w:noProof/>
        <w:lang w:eastAsia="sl-SI"/>
      </w:rPr>
      <w:drawing>
        <wp:inline distT="0" distB="0" distL="0" distR="0" wp14:anchorId="0215DC02" wp14:editId="078A6964">
          <wp:extent cx="2340610" cy="34099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0610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6D090234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47CC6" w14:textId="77777777" w:rsidR="00BF19DA" w:rsidRDefault="00BF19DA">
      <w:r>
        <w:separator/>
      </w:r>
    </w:p>
  </w:footnote>
  <w:footnote w:type="continuationSeparator" w:id="0">
    <w:p w14:paraId="11A9D083" w14:textId="77777777" w:rsidR="00BF19DA" w:rsidRDefault="00BF1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7EAB6" w14:textId="77777777" w:rsidR="00321941" w:rsidRDefault="0032194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614CB" w14:textId="77777777" w:rsidR="00321941" w:rsidRDefault="0032194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41B74" w14:textId="77777777" w:rsidR="00321941" w:rsidRDefault="0032194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941"/>
    <w:rsid w:val="000646A9"/>
    <w:rsid w:val="001836BB"/>
    <w:rsid w:val="002507C2"/>
    <w:rsid w:val="002B10C8"/>
    <w:rsid w:val="003133A6"/>
    <w:rsid w:val="00321941"/>
    <w:rsid w:val="00401F0C"/>
    <w:rsid w:val="00424A5A"/>
    <w:rsid w:val="00493057"/>
    <w:rsid w:val="004B34B5"/>
    <w:rsid w:val="004F324C"/>
    <w:rsid w:val="00556816"/>
    <w:rsid w:val="0058410B"/>
    <w:rsid w:val="005B3896"/>
    <w:rsid w:val="00637BE6"/>
    <w:rsid w:val="00670643"/>
    <w:rsid w:val="00693961"/>
    <w:rsid w:val="006955D3"/>
    <w:rsid w:val="00886791"/>
    <w:rsid w:val="008F2CC3"/>
    <w:rsid w:val="008F314A"/>
    <w:rsid w:val="00A05C73"/>
    <w:rsid w:val="00A17575"/>
    <w:rsid w:val="00A6626B"/>
    <w:rsid w:val="00AB6E6C"/>
    <w:rsid w:val="00AE02E6"/>
    <w:rsid w:val="00B05C73"/>
    <w:rsid w:val="00BA38BA"/>
    <w:rsid w:val="00BA3C47"/>
    <w:rsid w:val="00BF19DA"/>
    <w:rsid w:val="00C07660"/>
    <w:rsid w:val="00D7100A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5BF499F"/>
  <w15:chartTrackingRefBased/>
  <w15:docId w15:val="{87FC6216-30E7-4170-BCB1-C15D3E831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link w:val="Konnaopomba-besediloZnak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C07660"/>
    <w:rPr>
      <w:rFonts w:ascii="SL Dutch" w:hAnsi="SL Dutch"/>
      <w:szCs w:val="24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C07660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15</TotalTime>
  <Pages>1</Pages>
  <Words>89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Administrator</dc:creator>
  <cp:keywords/>
  <dc:description/>
  <cp:lastModifiedBy>Administrator</cp:lastModifiedBy>
  <cp:revision>6</cp:revision>
  <cp:lastPrinted>2024-08-06T11:42:00Z</cp:lastPrinted>
  <dcterms:created xsi:type="dcterms:W3CDTF">2024-08-05T05:18:00Z</dcterms:created>
  <dcterms:modified xsi:type="dcterms:W3CDTF">2024-08-06T11:42:00Z</dcterms:modified>
</cp:coreProperties>
</file>